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FD1AB4" w14:textId="77777777" w:rsidR="002F01BC" w:rsidRDefault="002F01BC" w:rsidP="002F01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HENRYSON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0CF65724" w14:textId="61123BC8" w:rsidR="002F01BC" w:rsidRDefault="002F01BC" w:rsidP="002F01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Jervaulx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Abbey.</w:t>
      </w:r>
    </w:p>
    <w:p w14:paraId="6179BB32" w14:textId="77777777" w:rsidR="002F01BC" w:rsidRDefault="002F01BC" w:rsidP="002F01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0F5312" w14:textId="77777777" w:rsidR="002F01BC" w:rsidRDefault="002F01BC" w:rsidP="002F01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4F28E36" w14:textId="77777777" w:rsidR="002F01BC" w:rsidRDefault="002F01BC" w:rsidP="002F01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Dec.1484</w:t>
      </w:r>
      <w:r>
        <w:rPr>
          <w:rFonts w:ascii="Times New Roman" w:hAnsi="Times New Roman" w:cs="Times New Roman"/>
          <w:sz w:val="24"/>
          <w:szCs w:val="24"/>
        </w:rPr>
        <w:tab/>
        <w:t>He was ordained subdeacon in the conventual church of the Austin Friars at</w:t>
      </w:r>
    </w:p>
    <w:p w14:paraId="4846A20E" w14:textId="77777777" w:rsidR="002F01BC" w:rsidRDefault="002F01BC" w:rsidP="002F01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York by William Egremont, Bishop of Dromore(q.v.).</w:t>
      </w:r>
    </w:p>
    <w:p w14:paraId="58C3D744" w14:textId="77777777" w:rsidR="002F01BC" w:rsidRDefault="002F01BC" w:rsidP="002F01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(“York Clergy Ordinations 1475-1500” ed. David M. Smith p.101)</w:t>
      </w:r>
    </w:p>
    <w:p w14:paraId="6C261FEC" w14:textId="77777777" w:rsidR="002F01BC" w:rsidRDefault="002F01BC" w:rsidP="002F01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A380DF" w14:textId="77777777" w:rsidR="002F01BC" w:rsidRDefault="002F01BC" w:rsidP="002F01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493A049" w14:textId="77777777" w:rsidR="002F01BC" w:rsidRDefault="002F01BC" w:rsidP="002F01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May 2021</w:t>
      </w:r>
    </w:p>
    <w:p w14:paraId="06AF6F69" w14:textId="3E78EFFB" w:rsidR="00BA00AB" w:rsidRPr="002F01BC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2F01B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524F68" w14:textId="77777777" w:rsidR="002F01BC" w:rsidRDefault="002F01BC" w:rsidP="009139A6">
      <w:r>
        <w:separator/>
      </w:r>
    </w:p>
  </w:endnote>
  <w:endnote w:type="continuationSeparator" w:id="0">
    <w:p w14:paraId="16AEDF5D" w14:textId="77777777" w:rsidR="002F01BC" w:rsidRDefault="002F01B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85A3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8C4A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3C77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51B5D0" w14:textId="77777777" w:rsidR="002F01BC" w:rsidRDefault="002F01BC" w:rsidP="009139A6">
      <w:r>
        <w:separator/>
      </w:r>
    </w:p>
  </w:footnote>
  <w:footnote w:type="continuationSeparator" w:id="0">
    <w:p w14:paraId="044E036A" w14:textId="77777777" w:rsidR="002F01BC" w:rsidRDefault="002F01B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5D2F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4970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888D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01BC"/>
    <w:rsid w:val="000666E0"/>
    <w:rsid w:val="002510B7"/>
    <w:rsid w:val="002F01BC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C7FF36"/>
  <w15:chartTrackingRefBased/>
  <w15:docId w15:val="{6F3CDFEA-E9A8-4347-84B2-37D81A7C5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2021-05-06T18:34:00Z</dcterms:created>
  <dcterms:modified xsi:type="dcterms:W3CDTF">2021-05-06T18:37:00Z</dcterms:modified>
</cp:coreProperties>
</file>